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4E" w:rsidRPr="009A0F04" w:rsidRDefault="00C4094E" w:rsidP="00C4094E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C4094E" w:rsidRPr="009A0F04" w:rsidRDefault="00C4094E" w:rsidP="00C4094E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C4094E" w:rsidRPr="009A0F04" w:rsidRDefault="00C4094E" w:rsidP="00C4094E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C4094E" w:rsidRDefault="00C4094E" w:rsidP="00C4094E">
      <w:pPr>
        <w:jc w:val="center"/>
        <w:rPr>
          <w:b/>
          <w:sz w:val="28"/>
          <w:szCs w:val="28"/>
        </w:rPr>
      </w:pPr>
    </w:p>
    <w:p w:rsidR="00C4094E" w:rsidRPr="00ED4A86" w:rsidRDefault="00C4094E" w:rsidP="00C4094E">
      <w:pPr>
        <w:jc w:val="center"/>
        <w:rPr>
          <w:b/>
          <w:sz w:val="28"/>
          <w:szCs w:val="28"/>
        </w:rPr>
      </w:pPr>
    </w:p>
    <w:p w:rsidR="00C4094E" w:rsidRPr="00CE0F0D" w:rsidRDefault="00C4094E" w:rsidP="00C4094E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 w:rsidR="00D60DD9">
        <w:rPr>
          <w:sz w:val="28"/>
          <w:szCs w:val="28"/>
        </w:rPr>
        <w:t xml:space="preserve"> 1 ноября 2024</w:t>
      </w:r>
      <w:r w:rsidR="00C4094E">
        <w:rPr>
          <w:sz w:val="28"/>
          <w:szCs w:val="28"/>
        </w:rPr>
        <w:t xml:space="preserve"> года </w:t>
      </w:r>
      <w:r w:rsidR="00D60DD9">
        <w:rPr>
          <w:sz w:val="28"/>
          <w:szCs w:val="28"/>
        </w:rPr>
        <w:t>№ 13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4222" w:rsidRDefault="00B10D46" w:rsidP="000352B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распоряжение финансового управления администрации Шенкурского муниципальног</w:t>
      </w:r>
      <w:r w:rsidR="00D60DD9">
        <w:rPr>
          <w:b/>
          <w:sz w:val="28"/>
          <w:szCs w:val="28"/>
        </w:rPr>
        <w:t xml:space="preserve">о округа Архангельской области </w:t>
      </w:r>
      <w:r>
        <w:rPr>
          <w:b/>
          <w:sz w:val="28"/>
          <w:szCs w:val="28"/>
        </w:rPr>
        <w:t>от 20 октября 2023 года № 35</w:t>
      </w:r>
    </w:p>
    <w:p w:rsidR="00B45BE7" w:rsidRPr="000352B9" w:rsidRDefault="00B45BE7" w:rsidP="000352B9">
      <w:pPr>
        <w:contextualSpacing/>
        <w:jc w:val="center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5E0DE7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B10D46" w:rsidRPr="00F41A8A" w:rsidRDefault="00447906" w:rsidP="00096F23">
      <w:pPr>
        <w:contextualSpacing/>
        <w:jc w:val="both"/>
        <w:rPr>
          <w:sz w:val="28"/>
          <w:szCs w:val="28"/>
        </w:rPr>
      </w:pPr>
      <w:r w:rsidRPr="00B10D46">
        <w:rPr>
          <w:sz w:val="28"/>
          <w:szCs w:val="28"/>
        </w:rPr>
        <w:t xml:space="preserve">        </w:t>
      </w:r>
      <w:r w:rsidR="00471516" w:rsidRPr="00B10D46">
        <w:rPr>
          <w:sz w:val="28"/>
          <w:szCs w:val="28"/>
        </w:rPr>
        <w:t xml:space="preserve">  </w:t>
      </w:r>
      <w:r w:rsidR="005914C2" w:rsidRPr="00B10D46">
        <w:rPr>
          <w:sz w:val="28"/>
          <w:szCs w:val="28"/>
        </w:rPr>
        <w:t xml:space="preserve">1. </w:t>
      </w:r>
      <w:r w:rsidR="00B10D46" w:rsidRPr="00B10D46">
        <w:rPr>
          <w:sz w:val="28"/>
          <w:szCs w:val="28"/>
        </w:rPr>
        <w:t xml:space="preserve">Внести в  распоряжение финансового управления администрации </w:t>
      </w:r>
      <w:r w:rsidR="00B10D46" w:rsidRPr="00096F23">
        <w:rPr>
          <w:sz w:val="28"/>
          <w:szCs w:val="28"/>
        </w:rPr>
        <w:t>Шенкурского муниципальног</w:t>
      </w:r>
      <w:r w:rsidR="00D60DD9" w:rsidRPr="00096F23">
        <w:rPr>
          <w:sz w:val="28"/>
          <w:szCs w:val="28"/>
        </w:rPr>
        <w:t xml:space="preserve">о округа Архангельской области от 20 октября 2023 года </w:t>
      </w:r>
      <w:r w:rsidR="00B10D46" w:rsidRPr="00096F23">
        <w:rPr>
          <w:sz w:val="28"/>
          <w:szCs w:val="28"/>
        </w:rPr>
        <w:t xml:space="preserve"> </w:t>
      </w:r>
      <w:r w:rsidR="00D60DD9" w:rsidRPr="00096F23">
        <w:rPr>
          <w:sz w:val="28"/>
          <w:szCs w:val="28"/>
        </w:rPr>
        <w:t xml:space="preserve">№ 35 </w:t>
      </w:r>
      <w:r w:rsidR="00096F23" w:rsidRPr="00F41A8A">
        <w:rPr>
          <w:sz w:val="28"/>
          <w:szCs w:val="28"/>
        </w:rPr>
        <w:t xml:space="preserve">«Об утверждении Порядка применения бюджетной классификации Российской Федерации в части, относящейся к бюджету Шенкурского муниципального округа Архангельской области, Перечня и кодов целевых </w:t>
      </w:r>
      <w:proofErr w:type="gramStart"/>
      <w:r w:rsidR="00096F23" w:rsidRPr="00F41A8A">
        <w:rPr>
          <w:sz w:val="28"/>
          <w:szCs w:val="28"/>
        </w:rPr>
        <w:t>статей расходов бюджета Шенкурского муниципального округа Архангельской области</w:t>
      </w:r>
      <w:proofErr w:type="gramEnd"/>
      <w:r w:rsidR="00096F23" w:rsidRPr="00F41A8A">
        <w:rPr>
          <w:sz w:val="28"/>
          <w:szCs w:val="28"/>
        </w:rPr>
        <w:t xml:space="preserve"> на 2024 год и на плановый период 2025-2026 годов</w:t>
      </w:r>
      <w:r w:rsidR="000A4D72" w:rsidRPr="00F41A8A">
        <w:rPr>
          <w:sz w:val="28"/>
          <w:szCs w:val="28"/>
        </w:rPr>
        <w:t xml:space="preserve">» </w:t>
      </w:r>
      <w:r w:rsidR="001D52F8">
        <w:rPr>
          <w:sz w:val="28"/>
          <w:szCs w:val="28"/>
        </w:rPr>
        <w:t xml:space="preserve">(далее – распоряжение) </w:t>
      </w:r>
      <w:r w:rsidR="00B10D46" w:rsidRPr="00F41A8A">
        <w:rPr>
          <w:sz w:val="28"/>
          <w:szCs w:val="28"/>
        </w:rPr>
        <w:t>следующие изменения:</w:t>
      </w:r>
    </w:p>
    <w:p w:rsidR="005C210D" w:rsidRDefault="00B10D46" w:rsidP="00B10D46">
      <w:pPr>
        <w:contextualSpacing/>
        <w:jc w:val="both"/>
        <w:rPr>
          <w:sz w:val="28"/>
          <w:szCs w:val="28"/>
        </w:rPr>
      </w:pPr>
      <w:r w:rsidRPr="00F41A8A">
        <w:rPr>
          <w:sz w:val="28"/>
          <w:szCs w:val="28"/>
        </w:rPr>
        <w:t xml:space="preserve">          1.1. В наим</w:t>
      </w:r>
      <w:r w:rsidR="005C210D">
        <w:rPr>
          <w:sz w:val="28"/>
          <w:szCs w:val="28"/>
        </w:rPr>
        <w:t xml:space="preserve">еновании распоряжения </w:t>
      </w:r>
      <w:r w:rsidRPr="00F41A8A">
        <w:rPr>
          <w:sz w:val="28"/>
          <w:szCs w:val="28"/>
        </w:rPr>
        <w:t>слова</w:t>
      </w:r>
      <w:r>
        <w:rPr>
          <w:sz w:val="28"/>
          <w:szCs w:val="28"/>
        </w:rPr>
        <w:t xml:space="preserve"> «на 2024 год и на плановый период 2025-2026 годов»</w:t>
      </w:r>
      <w:r w:rsidR="005C210D">
        <w:rPr>
          <w:sz w:val="28"/>
          <w:szCs w:val="28"/>
        </w:rPr>
        <w:t xml:space="preserve"> исключить.</w:t>
      </w:r>
    </w:p>
    <w:p w:rsidR="005C210D" w:rsidRDefault="001D52F8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Пункт</w:t>
      </w:r>
      <w:r w:rsidR="005C210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распоряжения дополнить новым абзацем четвертым следующего содержания:</w:t>
      </w:r>
    </w:p>
    <w:p w:rsidR="001D52F8" w:rsidRPr="001D52F8" w:rsidRDefault="001D52F8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0352B9">
        <w:rPr>
          <w:sz w:val="28"/>
          <w:szCs w:val="28"/>
        </w:rPr>
        <w:t xml:space="preserve">Перечень и коды целевых </w:t>
      </w:r>
      <w:proofErr w:type="gramStart"/>
      <w:r w:rsidRPr="000352B9">
        <w:rPr>
          <w:sz w:val="28"/>
          <w:szCs w:val="28"/>
        </w:rPr>
        <w:t xml:space="preserve">статей расходов бюджета Шенкурского муниципального округа Архангельской </w:t>
      </w:r>
      <w:r w:rsidRPr="001D52F8">
        <w:rPr>
          <w:sz w:val="28"/>
          <w:szCs w:val="28"/>
        </w:rPr>
        <w:t>области</w:t>
      </w:r>
      <w:proofErr w:type="gramEnd"/>
      <w:r w:rsidRPr="001D52F8">
        <w:rPr>
          <w:sz w:val="28"/>
          <w:szCs w:val="28"/>
        </w:rPr>
        <w:t xml:space="preserve"> на 2025 год и на плановый период 2026 и 2027 годов.».</w:t>
      </w:r>
    </w:p>
    <w:p w:rsidR="00E5782D" w:rsidRPr="00C12E4F" w:rsidRDefault="005C210D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</w:t>
      </w:r>
      <w:r w:rsidR="00E5782D">
        <w:rPr>
          <w:sz w:val="28"/>
          <w:szCs w:val="28"/>
        </w:rPr>
        <w:t>. В Поряд</w:t>
      </w:r>
      <w:r w:rsidR="00E5782D" w:rsidRPr="00F25B5E">
        <w:rPr>
          <w:sz w:val="28"/>
          <w:szCs w:val="28"/>
        </w:rPr>
        <w:t>к</w:t>
      </w:r>
      <w:r w:rsidR="00E5782D">
        <w:rPr>
          <w:sz w:val="28"/>
          <w:szCs w:val="28"/>
        </w:rPr>
        <w:t>е</w:t>
      </w:r>
      <w:r w:rsidR="00E5782D" w:rsidRPr="00F25B5E">
        <w:rPr>
          <w:sz w:val="28"/>
          <w:szCs w:val="28"/>
        </w:rPr>
        <w:t xml:space="preserve"> применения бюджетной классификации  Российской Федерации  в части, относящейся к бюджету Шенкурского муниципального округа Архангельской области</w:t>
      </w:r>
      <w:r w:rsidR="00E5782D">
        <w:rPr>
          <w:sz w:val="28"/>
          <w:szCs w:val="28"/>
        </w:rPr>
        <w:t>:</w:t>
      </w:r>
    </w:p>
    <w:p w:rsidR="00822C55" w:rsidRDefault="007C61A2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4121F1">
        <w:rPr>
          <w:sz w:val="28"/>
          <w:szCs w:val="28"/>
        </w:rPr>
        <w:t>1</w:t>
      </w:r>
      <w:r w:rsidR="007C3153">
        <w:rPr>
          <w:sz w:val="28"/>
          <w:szCs w:val="28"/>
        </w:rPr>
        <w:t xml:space="preserve">) в </w:t>
      </w:r>
      <w:r w:rsidR="00822C55">
        <w:rPr>
          <w:sz w:val="28"/>
          <w:szCs w:val="28"/>
        </w:rPr>
        <w:t>пункте</w:t>
      </w:r>
      <w:r w:rsidR="007C3153">
        <w:rPr>
          <w:sz w:val="28"/>
          <w:szCs w:val="28"/>
        </w:rPr>
        <w:t xml:space="preserve"> 5</w:t>
      </w:r>
      <w:r w:rsidR="00822C55">
        <w:rPr>
          <w:sz w:val="28"/>
          <w:szCs w:val="28"/>
        </w:rPr>
        <w:t xml:space="preserve">:        </w:t>
      </w:r>
    </w:p>
    <w:p w:rsidR="00822C55" w:rsidRDefault="00822C55" w:rsidP="00822C5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в подпункте 1 слова «(программы)» исключить;</w:t>
      </w:r>
    </w:p>
    <w:p w:rsidR="00822C55" w:rsidRDefault="00822C55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C658E9">
        <w:rPr>
          <w:sz w:val="28"/>
          <w:szCs w:val="28"/>
        </w:rPr>
        <w:t xml:space="preserve">в </w:t>
      </w:r>
      <w:r>
        <w:rPr>
          <w:sz w:val="28"/>
          <w:szCs w:val="28"/>
        </w:rPr>
        <w:t>подпункте 2 слова «(проектам)» исключить;</w:t>
      </w:r>
    </w:p>
    <w:p w:rsidR="00E5782D" w:rsidRDefault="00E5782D" w:rsidP="00E578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121F1">
        <w:rPr>
          <w:rFonts w:ascii="Times New Roman" w:hAnsi="Times New Roman" w:cs="Times New Roman"/>
          <w:b w:val="0"/>
          <w:sz w:val="28"/>
          <w:szCs w:val="28"/>
        </w:rPr>
        <w:t>2</w:t>
      </w:r>
      <w:r w:rsidRPr="0071074C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b w:val="0"/>
          <w:sz w:val="28"/>
          <w:szCs w:val="28"/>
        </w:rPr>
        <w:t>пункт 8 изложить в следующей редакции:</w:t>
      </w:r>
    </w:p>
    <w:p w:rsidR="00E5782D" w:rsidRDefault="00E5782D" w:rsidP="00E578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1074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«</w:t>
      </w:r>
      <w:r w:rsidRPr="000352B9">
        <w:rPr>
          <w:sz w:val="28"/>
          <w:szCs w:val="28"/>
        </w:rPr>
        <w:t>8. Направления расходов, содержащие значения 50000</w:t>
      </w:r>
      <w:r>
        <w:rPr>
          <w:sz w:val="28"/>
          <w:szCs w:val="28"/>
        </w:rPr>
        <w:t xml:space="preserve"> - </w:t>
      </w:r>
      <w:r w:rsidRPr="000352B9">
        <w:rPr>
          <w:sz w:val="28"/>
          <w:szCs w:val="28"/>
        </w:rPr>
        <w:t>59990</w:t>
      </w:r>
      <w:r w:rsidRPr="00F41A8A">
        <w:rPr>
          <w:sz w:val="28"/>
          <w:szCs w:val="28"/>
        </w:rPr>
        <w:t xml:space="preserve">, 9Д000 – 9Д999, </w:t>
      </w:r>
      <w:r w:rsidRPr="00F41A8A">
        <w:rPr>
          <w:sz w:val="28"/>
          <w:szCs w:val="28"/>
          <w:lang w:val="en-US"/>
        </w:rPr>
        <w:t>L</w:t>
      </w:r>
      <w:r w:rsidRPr="00F41A8A">
        <w:rPr>
          <w:sz w:val="28"/>
          <w:szCs w:val="28"/>
        </w:rPr>
        <w:t xml:space="preserve">0000 – </w:t>
      </w:r>
      <w:r w:rsidRPr="00F41A8A">
        <w:rPr>
          <w:sz w:val="28"/>
          <w:szCs w:val="28"/>
          <w:lang w:val="en-US"/>
        </w:rPr>
        <w:t>L</w:t>
      </w:r>
      <w:r w:rsidRPr="00F41A8A">
        <w:rPr>
          <w:sz w:val="28"/>
          <w:szCs w:val="28"/>
        </w:rPr>
        <w:t xml:space="preserve">9990, </w:t>
      </w:r>
      <w:r w:rsidRPr="00F41A8A">
        <w:rPr>
          <w:sz w:val="28"/>
          <w:szCs w:val="28"/>
          <w:lang w:val="en-US"/>
        </w:rPr>
        <w:t>R</w:t>
      </w:r>
      <w:r w:rsidRPr="00F41A8A">
        <w:rPr>
          <w:sz w:val="28"/>
          <w:szCs w:val="28"/>
        </w:rPr>
        <w:t xml:space="preserve">0000 – </w:t>
      </w:r>
      <w:r w:rsidRPr="00F41A8A">
        <w:rPr>
          <w:sz w:val="28"/>
          <w:szCs w:val="28"/>
          <w:lang w:val="en-US"/>
        </w:rPr>
        <w:t>R</w:t>
      </w:r>
      <w:r w:rsidRPr="00F41A8A">
        <w:rPr>
          <w:sz w:val="28"/>
          <w:szCs w:val="28"/>
        </w:rPr>
        <w:t xml:space="preserve">9990, </w:t>
      </w:r>
      <w:r w:rsidRPr="00F41A8A">
        <w:rPr>
          <w:sz w:val="28"/>
          <w:szCs w:val="28"/>
          <w:lang w:val="en-US"/>
        </w:rPr>
        <w:t>S</w:t>
      </w:r>
      <w:r w:rsidRPr="00F41A8A">
        <w:rPr>
          <w:sz w:val="28"/>
          <w:szCs w:val="28"/>
        </w:rPr>
        <w:t xml:space="preserve">0000 – </w:t>
      </w:r>
      <w:r w:rsidRPr="00F41A8A">
        <w:rPr>
          <w:sz w:val="28"/>
          <w:szCs w:val="28"/>
          <w:lang w:val="en-US"/>
        </w:rPr>
        <w:t>S</w:t>
      </w:r>
      <w:r w:rsidRPr="00F41A8A">
        <w:rPr>
          <w:sz w:val="28"/>
          <w:szCs w:val="28"/>
        </w:rPr>
        <w:t>9990, А0000 – А9999</w:t>
      </w:r>
      <w:r>
        <w:rPr>
          <w:sz w:val="28"/>
          <w:szCs w:val="28"/>
        </w:rPr>
        <w:t xml:space="preserve">, </w:t>
      </w:r>
      <w:r w:rsidRPr="00F4219D">
        <w:rPr>
          <w:sz w:val="28"/>
          <w:szCs w:val="28"/>
        </w:rPr>
        <w:t>Д0000 – Д9999</w:t>
      </w:r>
      <w:r>
        <w:rPr>
          <w:sz w:val="28"/>
          <w:szCs w:val="28"/>
        </w:rPr>
        <w:t xml:space="preserve">, </w:t>
      </w:r>
      <w:r w:rsidRPr="000352B9">
        <w:rPr>
          <w:sz w:val="28"/>
          <w:szCs w:val="28"/>
        </w:rPr>
        <w:t xml:space="preserve">используются для отражения расходов бюджета округа, в соответствии с пунктами </w:t>
      </w:r>
      <w:r w:rsidRPr="006B0443">
        <w:rPr>
          <w:sz w:val="28"/>
          <w:szCs w:val="28"/>
        </w:rPr>
        <w:t xml:space="preserve">24, </w:t>
      </w:r>
      <w:r>
        <w:rPr>
          <w:sz w:val="28"/>
          <w:szCs w:val="28"/>
        </w:rPr>
        <w:t>24</w:t>
      </w:r>
      <w:r w:rsidRPr="0071074C">
        <w:rPr>
          <w:sz w:val="28"/>
          <w:szCs w:val="28"/>
          <w:vertAlign w:val="superscript"/>
        </w:rPr>
        <w:t>2</w:t>
      </w:r>
      <w:r w:rsidRPr="00701BF0">
        <w:rPr>
          <w:sz w:val="28"/>
          <w:szCs w:val="28"/>
        </w:rPr>
        <w:t>,</w:t>
      </w:r>
      <w:r w:rsidRPr="006B0443">
        <w:rPr>
          <w:sz w:val="28"/>
          <w:szCs w:val="28"/>
        </w:rPr>
        <w:t xml:space="preserve"> </w:t>
      </w:r>
      <w:r w:rsidR="007148CB">
        <w:rPr>
          <w:sz w:val="28"/>
          <w:szCs w:val="28"/>
        </w:rPr>
        <w:t>30</w:t>
      </w:r>
      <w:r w:rsidR="007148CB">
        <w:rPr>
          <w:sz w:val="28"/>
          <w:szCs w:val="28"/>
          <w:vertAlign w:val="superscript"/>
        </w:rPr>
        <w:t>4</w:t>
      </w:r>
      <w:r w:rsidR="007148CB">
        <w:rPr>
          <w:sz w:val="28"/>
          <w:szCs w:val="28"/>
        </w:rPr>
        <w:t xml:space="preserve">, </w:t>
      </w:r>
      <w:r w:rsidR="00BB0D58">
        <w:rPr>
          <w:sz w:val="28"/>
          <w:szCs w:val="28"/>
        </w:rPr>
        <w:t xml:space="preserve">45 </w:t>
      </w:r>
      <w:r w:rsidRPr="006B0443">
        <w:rPr>
          <w:sz w:val="28"/>
          <w:szCs w:val="28"/>
        </w:rPr>
        <w:t>Порядка</w:t>
      </w:r>
      <w:r w:rsidRPr="000352B9">
        <w:rPr>
          <w:sz w:val="28"/>
          <w:szCs w:val="28"/>
        </w:rPr>
        <w:t xml:space="preserve"> № 82н.</w:t>
      </w:r>
      <w:r>
        <w:rPr>
          <w:sz w:val="28"/>
          <w:szCs w:val="28"/>
        </w:rPr>
        <w:t>»;</w:t>
      </w:r>
    </w:p>
    <w:p w:rsidR="00FC19C3" w:rsidRDefault="00FC19C3" w:rsidP="00E578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в пункте 12 в абзаце первом слова «(программы)» исключить;</w:t>
      </w:r>
    </w:p>
    <w:p w:rsidR="00E5782D" w:rsidRDefault="00FC19C3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D55BA2">
        <w:rPr>
          <w:sz w:val="28"/>
          <w:szCs w:val="28"/>
        </w:rPr>
        <w:t>) пункт 16 изложить в следующей редакции:</w:t>
      </w:r>
    </w:p>
    <w:p w:rsidR="00E5782D" w:rsidRDefault="00D55BA2" w:rsidP="00B0638B">
      <w:pPr>
        <w:pStyle w:val="ad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«16. </w:t>
      </w:r>
      <w:proofErr w:type="gramStart"/>
      <w:r>
        <w:rPr>
          <w:sz w:val="28"/>
          <w:szCs w:val="28"/>
        </w:rPr>
        <w:t xml:space="preserve">По направлениям расходов </w:t>
      </w:r>
      <w:r w:rsidRPr="000352B9">
        <w:rPr>
          <w:sz w:val="28"/>
          <w:szCs w:val="28"/>
        </w:rPr>
        <w:t>80120 «Резервные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№ 597, от 1 июня 2012 года № 761», 80130 «Резервные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самоуправления»,</w:t>
      </w:r>
      <w:r>
        <w:rPr>
          <w:sz w:val="28"/>
          <w:szCs w:val="28"/>
        </w:rPr>
        <w:t xml:space="preserve"> 80140 «</w:t>
      </w:r>
      <w:r w:rsidRPr="009B2246">
        <w:rPr>
          <w:sz w:val="28"/>
          <w:szCs w:val="28"/>
        </w:rPr>
        <w:t xml:space="preserve">Резервные средства на обеспечение </w:t>
      </w:r>
      <w:proofErr w:type="spellStart"/>
      <w:r w:rsidRPr="009B2246">
        <w:rPr>
          <w:sz w:val="28"/>
          <w:szCs w:val="28"/>
        </w:rPr>
        <w:t>софинансирования</w:t>
      </w:r>
      <w:proofErr w:type="spellEnd"/>
      <w:proofErr w:type="gramEnd"/>
      <w:r w:rsidRPr="009B2246">
        <w:rPr>
          <w:sz w:val="28"/>
          <w:szCs w:val="28"/>
        </w:rPr>
        <w:t xml:space="preserve"> </w:t>
      </w:r>
      <w:proofErr w:type="gramStart"/>
      <w:r w:rsidRPr="009B2246">
        <w:rPr>
          <w:sz w:val="28"/>
          <w:szCs w:val="28"/>
        </w:rPr>
        <w:t>отдельных мероприятий государственных, муниципальных программ</w:t>
      </w:r>
      <w:r>
        <w:rPr>
          <w:sz w:val="28"/>
          <w:szCs w:val="28"/>
        </w:rPr>
        <w:t>», 80150 «</w:t>
      </w:r>
      <w:r w:rsidRPr="009B2246">
        <w:rPr>
          <w:sz w:val="28"/>
          <w:szCs w:val="28"/>
        </w:rPr>
        <w:t>Резервные средства на финансовое обеспечение возврата средств за невыполнение условий  соглашений предоставления межбюджетных трансфертов из вышестоящих бюджетов</w:t>
      </w:r>
      <w:r>
        <w:rPr>
          <w:sz w:val="28"/>
          <w:szCs w:val="28"/>
        </w:rPr>
        <w:t>», 80160 «</w:t>
      </w:r>
      <w:r w:rsidRPr="009B2246">
        <w:rPr>
          <w:sz w:val="28"/>
          <w:szCs w:val="28"/>
        </w:rPr>
        <w:t>Резервные средства на финансовое обеспечение выполнения судебных актов</w:t>
      </w:r>
      <w:r>
        <w:rPr>
          <w:sz w:val="28"/>
          <w:szCs w:val="28"/>
        </w:rPr>
        <w:t xml:space="preserve">», </w:t>
      </w:r>
      <w:r w:rsidR="008C37F7">
        <w:rPr>
          <w:sz w:val="28"/>
          <w:szCs w:val="28"/>
        </w:rPr>
        <w:t>80190 «</w:t>
      </w:r>
      <w:r w:rsidR="008C37F7" w:rsidRPr="009B2246">
        <w:rPr>
          <w:sz w:val="28"/>
          <w:szCs w:val="28"/>
        </w:rPr>
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</w:r>
      <w:r w:rsidR="008C37F7">
        <w:rPr>
          <w:sz w:val="28"/>
          <w:szCs w:val="28"/>
        </w:rPr>
        <w:t>»</w:t>
      </w:r>
      <w:r w:rsidR="00B0638B" w:rsidRPr="00B0638B">
        <w:rPr>
          <w:sz w:val="28"/>
          <w:szCs w:val="28"/>
        </w:rPr>
        <w:t xml:space="preserve"> </w:t>
      </w:r>
      <w:r w:rsidR="00B0638B" w:rsidRPr="000352B9">
        <w:rPr>
          <w:sz w:val="28"/>
          <w:szCs w:val="28"/>
        </w:rPr>
        <w:t>осуществляется только планирование бюджетных ассигнований, зарезервированных на указанные цели.</w:t>
      </w:r>
      <w:r w:rsidR="00B0638B">
        <w:rPr>
          <w:sz w:val="28"/>
          <w:szCs w:val="28"/>
        </w:rPr>
        <w:t>»;</w:t>
      </w:r>
      <w:proofErr w:type="gramEnd"/>
    </w:p>
    <w:p w:rsidR="009311C6" w:rsidRPr="00B10D46" w:rsidRDefault="00B10D46" w:rsidP="00B10D4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210D">
        <w:rPr>
          <w:sz w:val="28"/>
          <w:szCs w:val="28"/>
        </w:rPr>
        <w:t xml:space="preserve">    1.4</w:t>
      </w:r>
      <w:r w:rsidR="00F41A8A">
        <w:rPr>
          <w:sz w:val="28"/>
          <w:szCs w:val="28"/>
        </w:rPr>
        <w:t xml:space="preserve">. Утвердить прилагаемый </w:t>
      </w:r>
      <w:r w:rsidR="00096F23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и коды целевых </w:t>
      </w:r>
      <w:proofErr w:type="gramStart"/>
      <w:r>
        <w:rPr>
          <w:sz w:val="28"/>
          <w:szCs w:val="28"/>
        </w:rPr>
        <w:t>статей расходов бюджета Шенкурского муниципального округа Архангельской области</w:t>
      </w:r>
      <w:proofErr w:type="gramEnd"/>
      <w:r>
        <w:rPr>
          <w:sz w:val="28"/>
          <w:szCs w:val="28"/>
        </w:rPr>
        <w:t xml:space="preserve"> на 2025 год и на плановый</w:t>
      </w:r>
      <w:r w:rsidR="00870371">
        <w:rPr>
          <w:sz w:val="28"/>
          <w:szCs w:val="28"/>
        </w:rPr>
        <w:t xml:space="preserve"> период 2026 и 2027 годов</w:t>
      </w:r>
      <w:r>
        <w:rPr>
          <w:sz w:val="28"/>
          <w:szCs w:val="28"/>
        </w:rPr>
        <w:t>.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вступает в силу </w:t>
      </w:r>
      <w:r w:rsidR="006535CF">
        <w:rPr>
          <w:sz w:val="28"/>
          <w:szCs w:val="28"/>
        </w:rPr>
        <w:t>с 1 января 2025</w:t>
      </w:r>
      <w:r w:rsidR="005F46B5" w:rsidRPr="000352B9">
        <w:rPr>
          <w:sz w:val="28"/>
          <w:szCs w:val="28"/>
        </w:rPr>
        <w:t xml:space="preserve"> года.</w:t>
      </w:r>
    </w:p>
    <w:p w:rsidR="005F46B5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87BAB">
        <w:rPr>
          <w:sz w:val="28"/>
          <w:szCs w:val="28"/>
        </w:rPr>
        <w:t xml:space="preserve"> </w:t>
      </w:r>
      <w:r w:rsidR="00B10D46" w:rsidRPr="00487BAB">
        <w:rPr>
          <w:sz w:val="28"/>
          <w:szCs w:val="28"/>
        </w:rPr>
        <w:t xml:space="preserve">3. Установить, что </w:t>
      </w:r>
      <w:r w:rsidR="009A3684">
        <w:rPr>
          <w:sz w:val="28"/>
          <w:szCs w:val="28"/>
        </w:rPr>
        <w:t xml:space="preserve">изменения, </w:t>
      </w:r>
      <w:r w:rsidR="00FD43B8" w:rsidRPr="00487BAB">
        <w:rPr>
          <w:sz w:val="28"/>
          <w:szCs w:val="28"/>
        </w:rPr>
        <w:t>предусмотренные пунктом 1 настоящего распоряжения</w:t>
      </w:r>
      <w:r w:rsidR="006026D0">
        <w:rPr>
          <w:sz w:val="28"/>
          <w:szCs w:val="28"/>
        </w:rPr>
        <w:t>,</w:t>
      </w:r>
      <w:r w:rsidR="00FD43B8" w:rsidRPr="00487BAB">
        <w:rPr>
          <w:sz w:val="28"/>
          <w:szCs w:val="28"/>
        </w:rPr>
        <w:t xml:space="preserve"> </w:t>
      </w:r>
      <w:r w:rsidR="005F46B5" w:rsidRPr="00487BAB">
        <w:rPr>
          <w:sz w:val="28"/>
          <w:szCs w:val="28"/>
        </w:rPr>
        <w:t>применяются к правоотношениям, возникающим при составлении и исполнении бюджета Шенкурского муниципального округа Архангельской обл</w:t>
      </w:r>
      <w:r w:rsidR="006535CF" w:rsidRPr="00487BAB">
        <w:rPr>
          <w:sz w:val="28"/>
          <w:szCs w:val="28"/>
        </w:rPr>
        <w:t>асти, начиная с бюджетов на 2025 год и на плановый период 2026 и 2027</w:t>
      </w:r>
      <w:r w:rsidR="005F46B5" w:rsidRPr="00487BAB">
        <w:rPr>
          <w:sz w:val="28"/>
          <w:szCs w:val="28"/>
        </w:rPr>
        <w:t xml:space="preserve"> годов.</w:t>
      </w:r>
    </w:p>
    <w:p w:rsidR="00024222" w:rsidRDefault="00024222" w:rsidP="00024222">
      <w:pPr>
        <w:jc w:val="both"/>
        <w:rPr>
          <w:sz w:val="28"/>
          <w:szCs w:val="28"/>
        </w:rPr>
      </w:pPr>
    </w:p>
    <w:p w:rsidR="00100F37" w:rsidRPr="00100F37" w:rsidRDefault="00100F37" w:rsidP="00024222">
      <w:pPr>
        <w:jc w:val="both"/>
        <w:rPr>
          <w:sz w:val="28"/>
          <w:szCs w:val="28"/>
        </w:rPr>
      </w:pPr>
    </w:p>
    <w:p w:rsidR="00E5259C" w:rsidRDefault="00E5259C" w:rsidP="00024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</w:p>
    <w:p w:rsidR="00024222" w:rsidRPr="000352B9" w:rsidRDefault="00E5259C" w:rsidP="000242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н</w:t>
      </w:r>
      <w:r w:rsidR="003F0CA4" w:rsidRPr="000352B9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3F0CA4" w:rsidRPr="000352B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             </w:t>
      </w:r>
      <w:proofErr w:type="spellStart"/>
      <w:r>
        <w:rPr>
          <w:b/>
          <w:sz w:val="28"/>
          <w:szCs w:val="28"/>
        </w:rPr>
        <w:t>О.П.Павлюковец</w:t>
      </w:r>
      <w:proofErr w:type="spellEnd"/>
    </w:p>
    <w:p w:rsidR="000352B9" w:rsidRDefault="000352B9" w:rsidP="002D024C">
      <w:pPr>
        <w:pStyle w:val="ConsPlusNormal"/>
        <w:tabs>
          <w:tab w:val="left" w:pos="1134"/>
        </w:tabs>
        <w:jc w:val="right"/>
        <w:rPr>
          <w:bCs/>
        </w:rPr>
      </w:pPr>
    </w:p>
    <w:p w:rsidR="006535CF" w:rsidRDefault="006535CF" w:rsidP="009B2246">
      <w:pPr>
        <w:rPr>
          <w:sz w:val="28"/>
          <w:szCs w:val="28"/>
        </w:rPr>
      </w:pPr>
    </w:p>
    <w:p w:rsidR="006535CF" w:rsidRDefault="006535CF" w:rsidP="0056087A">
      <w:pPr>
        <w:jc w:val="center"/>
        <w:rPr>
          <w:sz w:val="28"/>
          <w:szCs w:val="28"/>
        </w:rPr>
      </w:pPr>
    </w:p>
    <w:p w:rsidR="00870371" w:rsidRDefault="00870371" w:rsidP="00FE7FE5">
      <w:pPr>
        <w:pStyle w:val="ConsPlusNormal"/>
        <w:tabs>
          <w:tab w:val="left" w:pos="1134"/>
        </w:tabs>
        <w:rPr>
          <w:bCs/>
        </w:rPr>
      </w:pPr>
    </w:p>
    <w:p w:rsidR="000F37B7" w:rsidRDefault="000F37B7" w:rsidP="00FE7FE5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</w:p>
    <w:p w:rsidR="0056087A" w:rsidRPr="00363CAC" w:rsidRDefault="00ED6320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 w:rsidR="00096F23">
        <w:rPr>
          <w:sz w:val="28"/>
          <w:szCs w:val="28"/>
        </w:rPr>
        <w:t>1 ноября</w:t>
      </w:r>
      <w:r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20</w:t>
      </w:r>
      <w:r w:rsidR="00096F23">
        <w:rPr>
          <w:sz w:val="28"/>
          <w:szCs w:val="28"/>
        </w:rPr>
        <w:t>24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 w:rsidR="00096F23">
        <w:rPr>
          <w:sz w:val="28"/>
          <w:szCs w:val="28"/>
        </w:rPr>
        <w:t>13</w:t>
      </w:r>
    </w:p>
    <w:p w:rsidR="0056087A" w:rsidRDefault="0056087A" w:rsidP="00F07FF0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C12E4F" w:rsidRPr="00363CAC" w:rsidRDefault="003B170B" w:rsidP="0062001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62001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C12E4F">
        <w:rPr>
          <w:sz w:val="28"/>
          <w:szCs w:val="28"/>
        </w:rPr>
        <w:t>«</w:t>
      </w:r>
      <w:r w:rsidR="00C12E4F" w:rsidRPr="00363CAC">
        <w:rPr>
          <w:sz w:val="28"/>
          <w:szCs w:val="28"/>
        </w:rPr>
        <w:t>УТВЕРЖДЕН</w:t>
      </w:r>
    </w:p>
    <w:p w:rsidR="00C12E4F" w:rsidRPr="00363CAC" w:rsidRDefault="00C12E4F" w:rsidP="00C12E4F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Финансового управления администрации Шенкурского муниципального округа</w:t>
      </w:r>
      <w:r w:rsidRPr="00363CAC">
        <w:rPr>
          <w:sz w:val="28"/>
          <w:szCs w:val="28"/>
        </w:rPr>
        <w:t xml:space="preserve"> Архангельской области</w:t>
      </w:r>
    </w:p>
    <w:p w:rsidR="00C12E4F" w:rsidRPr="00363CAC" w:rsidRDefault="00870371" w:rsidP="00C12E4F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2E4F" w:rsidRPr="00363CAC">
        <w:rPr>
          <w:sz w:val="28"/>
          <w:szCs w:val="28"/>
        </w:rPr>
        <w:t xml:space="preserve">от </w:t>
      </w:r>
      <w:r w:rsidR="00C12E4F">
        <w:rPr>
          <w:sz w:val="28"/>
          <w:szCs w:val="28"/>
        </w:rPr>
        <w:t xml:space="preserve">20 октября </w:t>
      </w:r>
      <w:r w:rsidR="00C12E4F" w:rsidRPr="00363CAC">
        <w:rPr>
          <w:sz w:val="28"/>
          <w:szCs w:val="28"/>
        </w:rPr>
        <w:t>20</w:t>
      </w:r>
      <w:r w:rsidR="00C12E4F">
        <w:rPr>
          <w:sz w:val="28"/>
          <w:szCs w:val="28"/>
        </w:rPr>
        <w:t>23</w:t>
      </w:r>
      <w:r w:rsidR="00C12E4F" w:rsidRPr="00363CAC">
        <w:rPr>
          <w:sz w:val="28"/>
          <w:szCs w:val="28"/>
        </w:rPr>
        <w:t xml:space="preserve"> г</w:t>
      </w:r>
      <w:r w:rsidR="00C12E4F">
        <w:rPr>
          <w:sz w:val="28"/>
          <w:szCs w:val="28"/>
        </w:rPr>
        <w:t>.</w:t>
      </w:r>
      <w:r w:rsidR="00C12E4F" w:rsidRPr="00363CAC">
        <w:rPr>
          <w:sz w:val="28"/>
          <w:szCs w:val="28"/>
        </w:rPr>
        <w:t xml:space="preserve"> № </w:t>
      </w:r>
      <w:r w:rsidR="00C12E4F">
        <w:rPr>
          <w:sz w:val="28"/>
          <w:szCs w:val="28"/>
        </w:rPr>
        <w:t>35</w:t>
      </w:r>
    </w:p>
    <w:p w:rsidR="00C12E4F" w:rsidRDefault="00C12E4F" w:rsidP="00F07FF0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56087A" w:rsidRPr="003B57C3" w:rsidRDefault="0056087A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3B57C3" w:rsidRDefault="0056087A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B57C3"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56087A" w:rsidRPr="003B57C3" w:rsidRDefault="003B57C3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56087A" w:rsidRPr="003B57C3" w:rsidRDefault="00033A36" w:rsidP="0056087A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="00096F23">
        <w:rPr>
          <w:rFonts w:ascii="Times New Roman" w:hAnsi="Times New Roman" w:cs="Times New Roman"/>
          <w:sz w:val="28"/>
          <w:szCs w:val="28"/>
        </w:rPr>
        <w:t>и на плановый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E7FE5" w:rsidRPr="003B57C3" w:rsidRDefault="00FE7FE5" w:rsidP="00B11D9B">
      <w:pPr>
        <w:pStyle w:val="ConsPlusNormal"/>
        <w:tabs>
          <w:tab w:val="left" w:pos="1134"/>
        </w:tabs>
        <w:jc w:val="both"/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E7FE5" w:rsidRPr="00473DB1" w:rsidTr="0034383B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FE5" w:rsidRPr="00473DB1" w:rsidRDefault="00FE7FE5" w:rsidP="00FE7FE5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473DB1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FE5" w:rsidRPr="00473DB1" w:rsidRDefault="00FE7FE5" w:rsidP="00FE7FE5">
            <w:pPr>
              <w:jc w:val="center"/>
              <w:rPr>
                <w:sz w:val="28"/>
                <w:szCs w:val="28"/>
              </w:rPr>
            </w:pPr>
            <w:r w:rsidRPr="00473DB1">
              <w:rPr>
                <w:sz w:val="28"/>
                <w:szCs w:val="28"/>
              </w:rPr>
              <w:t>Наименование</w:t>
            </w:r>
          </w:p>
        </w:tc>
      </w:tr>
      <w:tr w:rsidR="00FE7FE5" w:rsidRPr="00473DB1" w:rsidTr="0034383B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FE5" w:rsidRPr="00473DB1" w:rsidRDefault="00FE7FE5" w:rsidP="00FE7FE5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FE5" w:rsidRPr="00473DB1" w:rsidRDefault="00FE7FE5" w:rsidP="00FE7FE5">
            <w:pPr>
              <w:rPr>
                <w:sz w:val="28"/>
                <w:szCs w:val="28"/>
              </w:rPr>
            </w:pPr>
          </w:p>
        </w:tc>
      </w:tr>
      <w:tr w:rsidR="00FE7FE5" w:rsidRPr="00473DB1" w:rsidTr="0034383B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FE5" w:rsidRPr="00473DB1" w:rsidRDefault="00FE7FE5" w:rsidP="00FE7FE5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FE5" w:rsidRPr="00473DB1" w:rsidRDefault="00FE7FE5" w:rsidP="00FE7FE5">
            <w:pPr>
              <w:rPr>
                <w:sz w:val="28"/>
                <w:szCs w:val="28"/>
              </w:rPr>
            </w:pPr>
          </w:p>
        </w:tc>
      </w:tr>
      <w:tr w:rsidR="00FE7FE5" w:rsidRPr="00B64532" w:rsidTr="0034383B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FE5" w:rsidRPr="00B64532" w:rsidRDefault="00FE7FE5" w:rsidP="00FE7FE5">
            <w:pPr>
              <w:jc w:val="center"/>
            </w:pPr>
            <w:r w:rsidRPr="00B64532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FE5" w:rsidRPr="00B64532" w:rsidRDefault="00FE7FE5" w:rsidP="00FE7FE5">
            <w:pPr>
              <w:jc w:val="center"/>
            </w:pPr>
            <w:r w:rsidRPr="00B64532">
              <w:t>2</w:t>
            </w:r>
          </w:p>
        </w:tc>
      </w:tr>
      <w:tr w:rsidR="00FE7FE5" w:rsidRPr="00473DB1" w:rsidTr="0034383B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E7FE5" w:rsidRPr="00473DB1" w:rsidTr="0034383B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FE7FE5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E7FE5" w:rsidRPr="00473DB1" w:rsidTr="0034383B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FE7FE5" w:rsidRPr="00473DB1" w:rsidTr="0034383B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E7FE5" w:rsidRPr="00473DB1" w:rsidTr="0034383B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FE7FE5" w:rsidRPr="00473DB1" w:rsidTr="0034383B">
        <w:trPr>
          <w:trHeight w:val="162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proofErr w:type="gramStart"/>
            <w:r w:rsidRPr="009B2246">
              <w:rPr>
                <w:sz w:val="28"/>
                <w:szCs w:val="28"/>
              </w:rPr>
              <w:t xml:space="preserve"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</w:t>
            </w:r>
            <w:r w:rsidRPr="009B2246">
              <w:rPr>
                <w:sz w:val="28"/>
                <w:szCs w:val="28"/>
              </w:rPr>
              <w:lastRenderedPageBreak/>
              <w:t>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9B2246">
              <w:rPr>
                <w:sz w:val="28"/>
                <w:szCs w:val="28"/>
              </w:rPr>
              <w:t xml:space="preserve"> де</w:t>
            </w:r>
            <w:r w:rsidR="0066710A" w:rsidRPr="009B2246">
              <w:rPr>
                <w:sz w:val="28"/>
                <w:szCs w:val="28"/>
              </w:rPr>
              <w:t>тьми, посещающими муниципальные</w:t>
            </w:r>
            <w:r w:rsidRPr="009B2246">
              <w:rPr>
                <w:sz w:val="28"/>
                <w:szCs w:val="28"/>
              </w:rPr>
              <w:t xml:space="preserve"> образовательные</w:t>
            </w:r>
            <w:r w:rsidR="0066710A" w:rsidRPr="009B2246">
              <w:rPr>
                <w:sz w:val="28"/>
                <w:szCs w:val="28"/>
              </w:rPr>
              <w:t xml:space="preserve"> организации</w:t>
            </w:r>
            <w:r w:rsidRPr="009B2246">
              <w:rPr>
                <w:sz w:val="28"/>
                <w:szCs w:val="28"/>
              </w:rPr>
              <w:t>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FE7FE5" w:rsidRPr="00473DB1" w:rsidTr="0034383B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01 1 00 L3042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proofErr w:type="gramStart"/>
            <w:r w:rsidRPr="009B2246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FE7FE5" w:rsidRPr="00473DB1" w:rsidTr="0034383B">
        <w:trPr>
          <w:trHeight w:val="69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R3032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</w:tr>
      <w:tr w:rsidR="00FE7FE5" w:rsidRPr="00473DB1" w:rsidTr="0034383B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proofErr w:type="gramStart"/>
            <w:r w:rsidRPr="009B2246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FE7FE5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9B2246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9B2246">
              <w:rPr>
                <w:sz w:val="28"/>
                <w:szCs w:val="28"/>
              </w:rPr>
              <w:t>"</w:t>
            </w:r>
          </w:p>
        </w:tc>
      </w:tr>
      <w:tr w:rsidR="00FE7FE5" w:rsidRPr="00473DB1" w:rsidTr="0034383B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E7FE5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FE7FE5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BE4033" w:rsidP="00BE4033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Ю</w:t>
            </w:r>
            <w:proofErr w:type="gramStart"/>
            <w:r w:rsidRPr="009B2246">
              <w:rPr>
                <w:sz w:val="28"/>
                <w:szCs w:val="28"/>
              </w:rPr>
              <w:t>6</w:t>
            </w:r>
            <w:proofErr w:type="gramEnd"/>
            <w:r w:rsidRPr="009B2246">
              <w:rPr>
                <w:sz w:val="28"/>
                <w:szCs w:val="28"/>
              </w:rPr>
              <w:t xml:space="preserve"> </w:t>
            </w:r>
            <w:r w:rsidR="00FE7FE5" w:rsidRPr="009B2246">
              <w:rPr>
                <w:sz w:val="28"/>
                <w:szCs w:val="28"/>
              </w:rPr>
              <w:t>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BE4033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Федеральный проект "</w:t>
            </w:r>
            <w:r w:rsidR="00BE4033" w:rsidRPr="009B2246">
              <w:rPr>
                <w:sz w:val="28"/>
                <w:szCs w:val="28"/>
              </w:rPr>
              <w:t>Педагоги и наставники</w:t>
            </w:r>
            <w:r w:rsidRPr="009B2246">
              <w:rPr>
                <w:sz w:val="28"/>
                <w:szCs w:val="28"/>
              </w:rPr>
              <w:t>"</w:t>
            </w:r>
          </w:p>
        </w:tc>
      </w:tr>
      <w:tr w:rsidR="00FE7FE5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BE4033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1 Ю</w:t>
            </w:r>
            <w:proofErr w:type="gramStart"/>
            <w:r w:rsidRPr="009B2246">
              <w:rPr>
                <w:sz w:val="28"/>
                <w:szCs w:val="28"/>
              </w:rPr>
              <w:t>6</w:t>
            </w:r>
            <w:proofErr w:type="gramEnd"/>
            <w:r w:rsidR="00FE7FE5" w:rsidRPr="009B2246">
              <w:rPr>
                <w:sz w:val="28"/>
                <w:szCs w:val="28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FE7FE5" w:rsidRPr="00473DB1" w:rsidTr="0034383B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FE7FE5" w:rsidRPr="00473DB1" w:rsidTr="0034383B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FE7FE5" w:rsidRPr="00473DB1" w:rsidTr="0034383B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FE7FE5" w:rsidRPr="00473DB1" w:rsidTr="0034383B">
        <w:trPr>
          <w:trHeight w:val="143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9B2246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9B2246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FE7FE5" w:rsidRPr="00473DB1" w:rsidTr="0034383B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FE7FE5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FE7FE5" w:rsidRPr="00473DB1" w:rsidTr="0034383B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FE7FE5" w:rsidRPr="00473DB1" w:rsidTr="0034383B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FE7FE5" w:rsidRPr="00473DB1" w:rsidTr="0034383B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FE7FE5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E7FE5" w:rsidRPr="00473DB1" w:rsidTr="0034383B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FE7FE5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FE7FE5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FE7FE5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Подпрограмма "Развитие туризма в Шенкурском </w:t>
            </w:r>
            <w:r w:rsidRPr="009B2246">
              <w:rPr>
                <w:sz w:val="28"/>
                <w:szCs w:val="28"/>
              </w:rPr>
              <w:lastRenderedPageBreak/>
              <w:t>муниципальном округе"</w:t>
            </w:r>
          </w:p>
        </w:tc>
      </w:tr>
      <w:tr w:rsidR="00FE7FE5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FE7FE5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FE7FE5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FE7FE5" w:rsidRPr="00473DB1" w:rsidTr="0034383B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9B2246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FE7FE5" w:rsidRPr="00473DB1" w:rsidTr="0034383B">
        <w:trPr>
          <w:trHeight w:val="92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FE7FE5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FE7FE5" w:rsidRPr="00473DB1" w:rsidTr="0034383B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E7FE5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FE5" w:rsidRPr="009B2246" w:rsidRDefault="00FE7FE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FE5" w:rsidRPr="009B2246" w:rsidRDefault="00FE7FE5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864A87" w:rsidRPr="00473DB1" w:rsidTr="0034383B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8B0C70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8B0C70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864A87" w:rsidRPr="00473DB1" w:rsidTr="0034383B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864A87" w:rsidRPr="00473DB1" w:rsidTr="0034383B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864A87" w:rsidRPr="00473DB1" w:rsidTr="0034383B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864A87" w:rsidRPr="00473DB1" w:rsidTr="0034383B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864A87" w:rsidRPr="00473DB1" w:rsidTr="0034383B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864A87" w:rsidRPr="00473DB1" w:rsidTr="0034383B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864A87" w:rsidRPr="00473DB1" w:rsidTr="0034383B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9B2246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864A87" w:rsidRPr="00473DB1" w:rsidTr="0034383B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864A87" w:rsidRPr="00473DB1" w:rsidTr="0034383B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864A87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8B0C70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C70" w:rsidRPr="009B2246" w:rsidRDefault="008B0C70" w:rsidP="00FE7FE5">
            <w:pPr>
              <w:jc w:val="center"/>
              <w:rPr>
                <w:sz w:val="28"/>
                <w:szCs w:val="28"/>
                <w:lang w:val="en-US"/>
              </w:rPr>
            </w:pPr>
            <w:r w:rsidRPr="009B2246">
              <w:rPr>
                <w:sz w:val="28"/>
                <w:szCs w:val="28"/>
              </w:rPr>
              <w:t xml:space="preserve">08 1 00 </w:t>
            </w:r>
            <w:r w:rsidRPr="009B2246">
              <w:rPr>
                <w:sz w:val="28"/>
                <w:szCs w:val="28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70" w:rsidRPr="009B2246" w:rsidRDefault="008B0C70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1 И</w:t>
            </w:r>
            <w:proofErr w:type="gramStart"/>
            <w:r w:rsidRPr="009B2246">
              <w:rPr>
                <w:sz w:val="28"/>
                <w:szCs w:val="28"/>
              </w:rPr>
              <w:t>4</w:t>
            </w:r>
            <w:proofErr w:type="gramEnd"/>
            <w:r w:rsidRPr="009B2246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864A87" w:rsidRPr="00473DB1" w:rsidTr="0034383B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1 И</w:t>
            </w:r>
            <w:proofErr w:type="gramStart"/>
            <w:r w:rsidRPr="009B2246">
              <w:rPr>
                <w:sz w:val="28"/>
                <w:szCs w:val="28"/>
              </w:rPr>
              <w:t>4</w:t>
            </w:r>
            <w:proofErr w:type="gramEnd"/>
            <w:r w:rsidRPr="009B2246">
              <w:rPr>
                <w:sz w:val="28"/>
                <w:szCs w:val="28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864A87" w:rsidRPr="00473DB1" w:rsidTr="0034383B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"Развитие территориального общественного самоуправления в </w:t>
            </w:r>
            <w:r w:rsidRPr="009B2246">
              <w:rPr>
                <w:sz w:val="28"/>
                <w:szCs w:val="28"/>
              </w:rPr>
              <w:lastRenderedPageBreak/>
              <w:t>Шенкурском муниципальном округе"</w:t>
            </w:r>
          </w:p>
        </w:tc>
      </w:tr>
      <w:tr w:rsidR="00864A87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864A87" w:rsidRPr="00473DB1" w:rsidTr="0034383B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864A87" w:rsidRPr="00473DB1" w:rsidTr="0034383B">
        <w:trPr>
          <w:trHeight w:val="14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 Архангельской области"</w:t>
            </w:r>
          </w:p>
        </w:tc>
      </w:tr>
      <w:tr w:rsidR="00864A87" w:rsidRPr="00473DB1" w:rsidTr="0034383B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9B2246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Оборудование источников наружного противопожарного водоснабжения</w:t>
            </w:r>
          </w:p>
        </w:tc>
      </w:tr>
      <w:tr w:rsidR="00864A87" w:rsidRPr="00473DB1" w:rsidTr="0034383B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864A87" w:rsidRPr="00473DB1" w:rsidTr="0034383B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864A87" w:rsidRPr="00473DB1" w:rsidTr="0034383B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Осуществление государственных полномочий по </w:t>
            </w:r>
            <w:r w:rsidRPr="009B2246">
              <w:rPr>
                <w:sz w:val="28"/>
                <w:szCs w:val="28"/>
              </w:rPr>
              <w:lastRenderedPageBreak/>
              <w:t>формированию торгового реестра</w:t>
            </w:r>
          </w:p>
        </w:tc>
      </w:tr>
      <w:tr w:rsidR="00864A87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9B2246">
              <w:rPr>
                <w:sz w:val="28"/>
                <w:szCs w:val="28"/>
              </w:rPr>
              <w:t>дств в р</w:t>
            </w:r>
            <w:proofErr w:type="gramEnd"/>
            <w:r w:rsidRPr="009B2246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1517A5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A5" w:rsidRPr="009B2246" w:rsidRDefault="001517A5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A5" w:rsidRPr="009B2246" w:rsidRDefault="001517A5" w:rsidP="00B06C2E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1517A5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A5" w:rsidRPr="009B2246" w:rsidRDefault="001517A5" w:rsidP="00FE7FE5">
            <w:pPr>
              <w:jc w:val="center"/>
              <w:rPr>
                <w:sz w:val="28"/>
                <w:szCs w:val="28"/>
                <w:lang w:val="en-US"/>
              </w:rPr>
            </w:pPr>
            <w:r w:rsidRPr="009B2246">
              <w:rPr>
                <w:sz w:val="28"/>
                <w:szCs w:val="28"/>
              </w:rPr>
              <w:t xml:space="preserve">15 0 00 </w:t>
            </w:r>
            <w:r w:rsidRPr="009B2246">
              <w:rPr>
                <w:sz w:val="28"/>
                <w:szCs w:val="28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A5" w:rsidRPr="009B2246" w:rsidRDefault="001517A5" w:rsidP="00B06C2E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B06C2E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Глава муниципального округа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864A87" w:rsidRPr="00473DB1" w:rsidTr="0034383B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864A87" w:rsidRPr="00473DB1" w:rsidTr="0034383B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864A87" w:rsidRPr="00473DB1" w:rsidTr="0034383B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864A87" w:rsidRPr="00473DB1" w:rsidTr="0034383B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переданных государственных полномочий по организации и осуществлению деятельности по опеке и попечительству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Осуществление государственных полномочий по регистрации и учету граждан, имеющих право на </w:t>
            </w:r>
            <w:r w:rsidRPr="009B2246">
              <w:rPr>
                <w:sz w:val="28"/>
                <w:szCs w:val="28"/>
              </w:rPr>
              <w:lastRenderedPageBreak/>
              <w:t>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864A87" w:rsidRPr="00473DB1" w:rsidTr="0034383B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864A87" w:rsidRPr="00473DB1" w:rsidTr="0034383B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864A87" w:rsidRPr="00473DB1" w:rsidTr="0034383B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864A87" w:rsidRPr="00473DB1" w:rsidTr="0034383B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Проведение выборов</w:t>
            </w:r>
          </w:p>
        </w:tc>
      </w:tr>
      <w:tr w:rsidR="00864A87" w:rsidRPr="00473DB1" w:rsidTr="0034383B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864A87" w:rsidRPr="00473DB1" w:rsidTr="0034383B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864A87" w:rsidRPr="00473DB1" w:rsidTr="0034383B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64A87" w:rsidRPr="00473DB1" w:rsidTr="0034383B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864A87" w:rsidRPr="00473DB1" w:rsidTr="0034383B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Обеспечение жилыми помещениями детей-сирот, детей, оставшихся без попечения родителей, лицам из их числа</w:t>
            </w:r>
          </w:p>
        </w:tc>
      </w:tr>
      <w:tr w:rsidR="00864A87" w:rsidRPr="00473DB1" w:rsidTr="0034383B">
        <w:trPr>
          <w:trHeight w:val="10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  <w:lang w:val="en-US"/>
              </w:rPr>
            </w:pPr>
            <w:r w:rsidRPr="009B2246">
              <w:rPr>
                <w:sz w:val="28"/>
                <w:szCs w:val="28"/>
              </w:rPr>
              <w:t xml:space="preserve">52 0 00 </w:t>
            </w:r>
            <w:r w:rsidRPr="009B2246">
              <w:rPr>
                <w:sz w:val="28"/>
                <w:szCs w:val="28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субвенций местным бюджетам)</w:t>
            </w:r>
          </w:p>
        </w:tc>
      </w:tr>
      <w:tr w:rsidR="00864A87" w:rsidRPr="00473DB1" w:rsidTr="0034383B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proofErr w:type="spellStart"/>
            <w:r w:rsidRPr="009B2246">
              <w:rPr>
                <w:sz w:val="28"/>
                <w:szCs w:val="28"/>
              </w:rPr>
              <w:t>Непрограммные</w:t>
            </w:r>
            <w:proofErr w:type="spellEnd"/>
            <w:r w:rsidRPr="009B2246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864A87" w:rsidRPr="00473DB1" w:rsidTr="0034383B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864A87" w:rsidRPr="00473DB1" w:rsidTr="0034383B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864A87" w:rsidRPr="00473DB1" w:rsidTr="0034383B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proofErr w:type="spellStart"/>
            <w:r w:rsidRPr="009B2246">
              <w:rPr>
                <w:sz w:val="28"/>
                <w:szCs w:val="28"/>
              </w:rPr>
              <w:t>Непрограммные</w:t>
            </w:r>
            <w:proofErr w:type="spellEnd"/>
            <w:r w:rsidRPr="009B2246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864A87" w:rsidRPr="00473DB1" w:rsidTr="0034383B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proofErr w:type="spellStart"/>
            <w:r w:rsidRPr="009B2246">
              <w:rPr>
                <w:sz w:val="28"/>
                <w:szCs w:val="28"/>
              </w:rPr>
              <w:t>Непрограммные</w:t>
            </w:r>
            <w:proofErr w:type="spellEnd"/>
            <w:r w:rsidRPr="009B2246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864A87" w:rsidRPr="00473DB1" w:rsidTr="0034383B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864A87" w:rsidRPr="00473DB1" w:rsidTr="0034383B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</w:t>
            </w:r>
          </w:p>
        </w:tc>
      </w:tr>
      <w:tr w:rsidR="00864A87" w:rsidRPr="00473DB1" w:rsidTr="0034383B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    № 597, от 1 июня 2012 года № 761</w:t>
            </w:r>
          </w:p>
        </w:tc>
      </w:tr>
      <w:tr w:rsidR="00864A87" w:rsidRPr="00473DB1" w:rsidTr="0034383B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864A87" w:rsidRPr="00473DB1" w:rsidTr="0034383B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9B2246">
              <w:rPr>
                <w:sz w:val="28"/>
                <w:szCs w:val="28"/>
              </w:rPr>
              <w:t>софинансирования</w:t>
            </w:r>
            <w:proofErr w:type="spellEnd"/>
            <w:r w:rsidRPr="009B2246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864A87" w:rsidRPr="00473DB1" w:rsidTr="0034383B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 на финансовое обеспечение возврата средств за невыполнение условий  соглашений предоставления межбюджетных трансфертов из вышестоящих бюджетов</w:t>
            </w:r>
          </w:p>
        </w:tc>
      </w:tr>
      <w:tr w:rsidR="00864A87" w:rsidRPr="00473DB1" w:rsidTr="0034383B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 на финансовое обеспечение выполнения судебных актов</w:t>
            </w:r>
          </w:p>
        </w:tc>
      </w:tr>
      <w:tr w:rsidR="00864A87" w:rsidRPr="00473DB1" w:rsidTr="0034383B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60 0 00 801</w:t>
            </w:r>
            <w:r w:rsidRPr="009B2246">
              <w:rPr>
                <w:sz w:val="28"/>
                <w:szCs w:val="28"/>
                <w:lang w:val="en-US"/>
              </w:rPr>
              <w:t>9</w:t>
            </w:r>
            <w:r w:rsidRPr="009B2246">
              <w:rPr>
                <w:sz w:val="28"/>
                <w:szCs w:val="28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864A87" w:rsidRPr="00473DB1" w:rsidTr="0034383B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9B2246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9B2246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864A87" w:rsidRPr="00473DB1" w:rsidTr="0034383B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proofErr w:type="gramStart"/>
            <w:r w:rsidRPr="009B2246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9B2246">
              <w:rPr>
                <w:sz w:val="28"/>
                <w:szCs w:val="28"/>
              </w:rPr>
              <w:t xml:space="preserve"> </w:t>
            </w:r>
            <w:proofErr w:type="gramStart"/>
            <w:r w:rsidRPr="009B2246">
              <w:rPr>
                <w:sz w:val="28"/>
                <w:szCs w:val="28"/>
              </w:rPr>
              <w:t xml:space="preserve"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</w:t>
            </w:r>
            <w:r w:rsidRPr="009B2246">
              <w:rPr>
                <w:sz w:val="28"/>
                <w:szCs w:val="28"/>
              </w:rPr>
              <w:lastRenderedPageBreak/>
              <w:t>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864A87" w:rsidRPr="00473DB1" w:rsidTr="0034383B">
        <w:trPr>
          <w:trHeight w:val="324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lastRenderedPageBreak/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proofErr w:type="gramStart"/>
            <w:r w:rsidRPr="009B2246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9B2246">
              <w:rPr>
                <w:sz w:val="28"/>
                <w:szCs w:val="28"/>
              </w:rPr>
              <w:t xml:space="preserve"> </w:t>
            </w:r>
            <w:proofErr w:type="gramStart"/>
            <w:r w:rsidRPr="009B2246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864A87" w:rsidRPr="00473DB1" w:rsidTr="0034383B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864A87" w:rsidRPr="00473DB1" w:rsidTr="0034383B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A87" w:rsidRPr="009B2246" w:rsidRDefault="00864A87" w:rsidP="00FE7FE5">
            <w:pPr>
              <w:jc w:val="center"/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63 0 00 81300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A87" w:rsidRPr="009B2246" w:rsidRDefault="00864A87" w:rsidP="00FE7FE5">
            <w:pPr>
              <w:rPr>
                <w:sz w:val="28"/>
                <w:szCs w:val="28"/>
              </w:rPr>
            </w:pPr>
            <w:r w:rsidRPr="009B2246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  <w:tr w:rsidR="0034383B" w:rsidRPr="00473DB1" w:rsidTr="0034383B">
        <w:trPr>
          <w:trHeight w:val="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83B" w:rsidRPr="009B2246" w:rsidRDefault="0034383B" w:rsidP="0034383B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83B" w:rsidRPr="009B2246" w:rsidRDefault="0034383B" w:rsidP="00FE7FE5">
            <w:pPr>
              <w:rPr>
                <w:sz w:val="28"/>
                <w:szCs w:val="28"/>
              </w:rPr>
            </w:pPr>
          </w:p>
        </w:tc>
      </w:tr>
    </w:tbl>
    <w:p w:rsidR="008F6133" w:rsidRPr="00C12E4F" w:rsidRDefault="002D024C" w:rsidP="00B11D9B">
      <w:pPr>
        <w:pStyle w:val="ConsPlusNormal"/>
        <w:tabs>
          <w:tab w:val="left" w:pos="1134"/>
        </w:tabs>
        <w:jc w:val="both"/>
        <w:rPr>
          <w:bCs/>
          <w:sz w:val="26"/>
          <w:szCs w:val="26"/>
          <w:lang w:val="en-US"/>
        </w:rPr>
      </w:pPr>
      <w:r w:rsidRPr="003B57C3">
        <w:rPr>
          <w:bCs/>
        </w:rPr>
        <w:tab/>
      </w: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34383B"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C12E4F">
        <w:rPr>
          <w:bCs/>
          <w:sz w:val="26"/>
          <w:szCs w:val="26"/>
        </w:rPr>
        <w:t xml:space="preserve">    ».</w:t>
      </w:r>
      <w:r w:rsidR="0034383B">
        <w:rPr>
          <w:bCs/>
          <w:sz w:val="26"/>
          <w:szCs w:val="26"/>
        </w:rPr>
        <w:t xml:space="preserve">    </w:t>
      </w:r>
    </w:p>
    <w:sectPr w:rsidR="008F6133" w:rsidRPr="00C12E4F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2F8" w:rsidRDefault="001D52F8" w:rsidP="0040180B">
      <w:r>
        <w:separator/>
      </w:r>
    </w:p>
  </w:endnote>
  <w:endnote w:type="continuationSeparator" w:id="1">
    <w:p w:rsidR="001D52F8" w:rsidRDefault="001D52F8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2F8" w:rsidRDefault="001D52F8" w:rsidP="0040180B">
      <w:r>
        <w:separator/>
      </w:r>
    </w:p>
  </w:footnote>
  <w:footnote w:type="continuationSeparator" w:id="1">
    <w:p w:rsidR="001D52F8" w:rsidRDefault="001D52F8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7393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5833"/>
    <w:rsid w:val="00026154"/>
    <w:rsid w:val="00026D19"/>
    <w:rsid w:val="00027CBB"/>
    <w:rsid w:val="00030897"/>
    <w:rsid w:val="00031E49"/>
    <w:rsid w:val="00033A36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55D36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6F23"/>
    <w:rsid w:val="00097631"/>
    <w:rsid w:val="000A3845"/>
    <w:rsid w:val="000A4D72"/>
    <w:rsid w:val="000A7E08"/>
    <w:rsid w:val="000B388C"/>
    <w:rsid w:val="000C2375"/>
    <w:rsid w:val="000C383A"/>
    <w:rsid w:val="000C433A"/>
    <w:rsid w:val="000C7C00"/>
    <w:rsid w:val="000D3ECB"/>
    <w:rsid w:val="000E1673"/>
    <w:rsid w:val="000E28E7"/>
    <w:rsid w:val="000E3EFF"/>
    <w:rsid w:val="000F37B7"/>
    <w:rsid w:val="000F4D01"/>
    <w:rsid w:val="00100F37"/>
    <w:rsid w:val="001054F7"/>
    <w:rsid w:val="00106AD9"/>
    <w:rsid w:val="00107198"/>
    <w:rsid w:val="00111BBB"/>
    <w:rsid w:val="0011766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17A5"/>
    <w:rsid w:val="00153E61"/>
    <w:rsid w:val="0015579A"/>
    <w:rsid w:val="0015712E"/>
    <w:rsid w:val="0016166E"/>
    <w:rsid w:val="001644DD"/>
    <w:rsid w:val="001648D6"/>
    <w:rsid w:val="001669AE"/>
    <w:rsid w:val="001672CF"/>
    <w:rsid w:val="00171682"/>
    <w:rsid w:val="001755C0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10B7"/>
    <w:rsid w:val="001B6FBA"/>
    <w:rsid w:val="001C0CF4"/>
    <w:rsid w:val="001C2AE0"/>
    <w:rsid w:val="001D0084"/>
    <w:rsid w:val="001D0FDA"/>
    <w:rsid w:val="001D10DA"/>
    <w:rsid w:val="001D369D"/>
    <w:rsid w:val="001D52F8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12EE0"/>
    <w:rsid w:val="00215D95"/>
    <w:rsid w:val="002161A9"/>
    <w:rsid w:val="002200E2"/>
    <w:rsid w:val="00223216"/>
    <w:rsid w:val="00227DFE"/>
    <w:rsid w:val="00230944"/>
    <w:rsid w:val="00230A51"/>
    <w:rsid w:val="002312E7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65418"/>
    <w:rsid w:val="00270822"/>
    <w:rsid w:val="0027153D"/>
    <w:rsid w:val="00276876"/>
    <w:rsid w:val="00280D11"/>
    <w:rsid w:val="00281E8C"/>
    <w:rsid w:val="00284F2E"/>
    <w:rsid w:val="00286E2A"/>
    <w:rsid w:val="00287429"/>
    <w:rsid w:val="002900B5"/>
    <w:rsid w:val="00292738"/>
    <w:rsid w:val="00292D84"/>
    <w:rsid w:val="00293F0B"/>
    <w:rsid w:val="00295330"/>
    <w:rsid w:val="002A2ECE"/>
    <w:rsid w:val="002A3993"/>
    <w:rsid w:val="002A55CF"/>
    <w:rsid w:val="002A5C30"/>
    <w:rsid w:val="002A5EC0"/>
    <w:rsid w:val="002A647A"/>
    <w:rsid w:val="002A78F8"/>
    <w:rsid w:val="002B1A28"/>
    <w:rsid w:val="002B37D0"/>
    <w:rsid w:val="002B5842"/>
    <w:rsid w:val="002C4BCB"/>
    <w:rsid w:val="002C535B"/>
    <w:rsid w:val="002C620F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529"/>
    <w:rsid w:val="002F4633"/>
    <w:rsid w:val="002F63E1"/>
    <w:rsid w:val="002F7030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236E"/>
    <w:rsid w:val="00333DCA"/>
    <w:rsid w:val="00336F56"/>
    <w:rsid w:val="00340273"/>
    <w:rsid w:val="0034383B"/>
    <w:rsid w:val="003468AB"/>
    <w:rsid w:val="003530D3"/>
    <w:rsid w:val="00353E5E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75E1B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42F"/>
    <w:rsid w:val="00395A92"/>
    <w:rsid w:val="00395AFD"/>
    <w:rsid w:val="00396475"/>
    <w:rsid w:val="003A03F5"/>
    <w:rsid w:val="003A7C9F"/>
    <w:rsid w:val="003B170B"/>
    <w:rsid w:val="003B4592"/>
    <w:rsid w:val="003B4BC0"/>
    <w:rsid w:val="003B57C3"/>
    <w:rsid w:val="003B74A1"/>
    <w:rsid w:val="003B7E30"/>
    <w:rsid w:val="003C0A7E"/>
    <w:rsid w:val="003C0F54"/>
    <w:rsid w:val="003C1658"/>
    <w:rsid w:val="003C5415"/>
    <w:rsid w:val="003C76E1"/>
    <w:rsid w:val="003C7D6F"/>
    <w:rsid w:val="003D16E9"/>
    <w:rsid w:val="003D1991"/>
    <w:rsid w:val="003D32FE"/>
    <w:rsid w:val="003E3D1E"/>
    <w:rsid w:val="003F0532"/>
    <w:rsid w:val="003F0CA4"/>
    <w:rsid w:val="003F44E1"/>
    <w:rsid w:val="004001B8"/>
    <w:rsid w:val="0040180B"/>
    <w:rsid w:val="00402E31"/>
    <w:rsid w:val="00404546"/>
    <w:rsid w:val="00404A1E"/>
    <w:rsid w:val="00405E61"/>
    <w:rsid w:val="004104E8"/>
    <w:rsid w:val="004121F1"/>
    <w:rsid w:val="00413A9D"/>
    <w:rsid w:val="00413EE0"/>
    <w:rsid w:val="004146E3"/>
    <w:rsid w:val="004156AA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43A2"/>
    <w:rsid w:val="00482EDC"/>
    <w:rsid w:val="00484023"/>
    <w:rsid w:val="00485B90"/>
    <w:rsid w:val="00487726"/>
    <w:rsid w:val="00487BAB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7349"/>
    <w:rsid w:val="004B7DB2"/>
    <w:rsid w:val="004C1811"/>
    <w:rsid w:val="004C1D56"/>
    <w:rsid w:val="004C482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F279A"/>
    <w:rsid w:val="00502E69"/>
    <w:rsid w:val="00506AA1"/>
    <w:rsid w:val="0051032F"/>
    <w:rsid w:val="005107F2"/>
    <w:rsid w:val="005202FD"/>
    <w:rsid w:val="005223D6"/>
    <w:rsid w:val="0052554F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57F5A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0081"/>
    <w:rsid w:val="005B1633"/>
    <w:rsid w:val="005B2002"/>
    <w:rsid w:val="005C1677"/>
    <w:rsid w:val="005C210D"/>
    <w:rsid w:val="005C7230"/>
    <w:rsid w:val="005D1F86"/>
    <w:rsid w:val="005D3778"/>
    <w:rsid w:val="005D4519"/>
    <w:rsid w:val="005D766A"/>
    <w:rsid w:val="005E0DE7"/>
    <w:rsid w:val="005E1FB6"/>
    <w:rsid w:val="005E66CC"/>
    <w:rsid w:val="005F0C7C"/>
    <w:rsid w:val="005F22CA"/>
    <w:rsid w:val="005F2AF2"/>
    <w:rsid w:val="005F37D3"/>
    <w:rsid w:val="005F3967"/>
    <w:rsid w:val="005F4666"/>
    <w:rsid w:val="005F46B5"/>
    <w:rsid w:val="005F4E9C"/>
    <w:rsid w:val="005F5118"/>
    <w:rsid w:val="005F63E2"/>
    <w:rsid w:val="005F71BB"/>
    <w:rsid w:val="00601655"/>
    <w:rsid w:val="006026D0"/>
    <w:rsid w:val="006029D6"/>
    <w:rsid w:val="0061151C"/>
    <w:rsid w:val="00611949"/>
    <w:rsid w:val="00611ACF"/>
    <w:rsid w:val="0061476C"/>
    <w:rsid w:val="0062001A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35CF"/>
    <w:rsid w:val="006555F2"/>
    <w:rsid w:val="0065709B"/>
    <w:rsid w:val="006571DE"/>
    <w:rsid w:val="0065766A"/>
    <w:rsid w:val="00663147"/>
    <w:rsid w:val="00664093"/>
    <w:rsid w:val="00664272"/>
    <w:rsid w:val="00666BF7"/>
    <w:rsid w:val="0066710A"/>
    <w:rsid w:val="00667E80"/>
    <w:rsid w:val="006778D8"/>
    <w:rsid w:val="006823D6"/>
    <w:rsid w:val="006826CC"/>
    <w:rsid w:val="00682BFB"/>
    <w:rsid w:val="0068670F"/>
    <w:rsid w:val="00687AD0"/>
    <w:rsid w:val="006901DC"/>
    <w:rsid w:val="0069641E"/>
    <w:rsid w:val="00696DFB"/>
    <w:rsid w:val="00696EDE"/>
    <w:rsid w:val="006A7BAB"/>
    <w:rsid w:val="006A7DEF"/>
    <w:rsid w:val="006B0443"/>
    <w:rsid w:val="006B3E63"/>
    <w:rsid w:val="006B4991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6DD"/>
    <w:rsid w:val="006E7915"/>
    <w:rsid w:val="006F1818"/>
    <w:rsid w:val="006F18F1"/>
    <w:rsid w:val="006F322B"/>
    <w:rsid w:val="006F57F2"/>
    <w:rsid w:val="006F6919"/>
    <w:rsid w:val="00703752"/>
    <w:rsid w:val="00712262"/>
    <w:rsid w:val="0071228D"/>
    <w:rsid w:val="007148CB"/>
    <w:rsid w:val="007171FA"/>
    <w:rsid w:val="00724C94"/>
    <w:rsid w:val="007269AD"/>
    <w:rsid w:val="00733136"/>
    <w:rsid w:val="0073438D"/>
    <w:rsid w:val="00735FB1"/>
    <w:rsid w:val="0073640B"/>
    <w:rsid w:val="00736524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2F92"/>
    <w:rsid w:val="007C3153"/>
    <w:rsid w:val="007C61A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349A"/>
    <w:rsid w:val="007F5D86"/>
    <w:rsid w:val="00800450"/>
    <w:rsid w:val="0080620F"/>
    <w:rsid w:val="00806E23"/>
    <w:rsid w:val="00816121"/>
    <w:rsid w:val="00822C55"/>
    <w:rsid w:val="008260A9"/>
    <w:rsid w:val="0083338D"/>
    <w:rsid w:val="00840A01"/>
    <w:rsid w:val="008431AB"/>
    <w:rsid w:val="00843584"/>
    <w:rsid w:val="00845E14"/>
    <w:rsid w:val="00846602"/>
    <w:rsid w:val="00850146"/>
    <w:rsid w:val="00860CDE"/>
    <w:rsid w:val="008610EA"/>
    <w:rsid w:val="008626C9"/>
    <w:rsid w:val="00864808"/>
    <w:rsid w:val="00864A87"/>
    <w:rsid w:val="00870371"/>
    <w:rsid w:val="008709C3"/>
    <w:rsid w:val="008718D6"/>
    <w:rsid w:val="0087214F"/>
    <w:rsid w:val="00872B46"/>
    <w:rsid w:val="00877398"/>
    <w:rsid w:val="00880967"/>
    <w:rsid w:val="00882937"/>
    <w:rsid w:val="00885B5A"/>
    <w:rsid w:val="00886EB4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0C70"/>
    <w:rsid w:val="008B330D"/>
    <w:rsid w:val="008C05C4"/>
    <w:rsid w:val="008C250C"/>
    <w:rsid w:val="008C303D"/>
    <w:rsid w:val="008C37F7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2C42"/>
    <w:rsid w:val="00954C36"/>
    <w:rsid w:val="00954C52"/>
    <w:rsid w:val="00956064"/>
    <w:rsid w:val="00961197"/>
    <w:rsid w:val="00963D5F"/>
    <w:rsid w:val="00965CFE"/>
    <w:rsid w:val="00965D13"/>
    <w:rsid w:val="00966EEB"/>
    <w:rsid w:val="0096787E"/>
    <w:rsid w:val="00970130"/>
    <w:rsid w:val="00970357"/>
    <w:rsid w:val="0097360C"/>
    <w:rsid w:val="00975153"/>
    <w:rsid w:val="009755D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0F04"/>
    <w:rsid w:val="009A1AC7"/>
    <w:rsid w:val="009A3684"/>
    <w:rsid w:val="009A4EF9"/>
    <w:rsid w:val="009A586D"/>
    <w:rsid w:val="009B2040"/>
    <w:rsid w:val="009B2246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3E9C"/>
    <w:rsid w:val="00A05484"/>
    <w:rsid w:val="00A05807"/>
    <w:rsid w:val="00A07E20"/>
    <w:rsid w:val="00A10BF4"/>
    <w:rsid w:val="00A13590"/>
    <w:rsid w:val="00A13F5A"/>
    <w:rsid w:val="00A145EA"/>
    <w:rsid w:val="00A163AE"/>
    <w:rsid w:val="00A22059"/>
    <w:rsid w:val="00A33E71"/>
    <w:rsid w:val="00A343D9"/>
    <w:rsid w:val="00A37454"/>
    <w:rsid w:val="00A41C1D"/>
    <w:rsid w:val="00A463E8"/>
    <w:rsid w:val="00A46C96"/>
    <w:rsid w:val="00A4758E"/>
    <w:rsid w:val="00A603A1"/>
    <w:rsid w:val="00A63572"/>
    <w:rsid w:val="00A67BA4"/>
    <w:rsid w:val="00A70256"/>
    <w:rsid w:val="00A70916"/>
    <w:rsid w:val="00A72C74"/>
    <w:rsid w:val="00A7480C"/>
    <w:rsid w:val="00A75F91"/>
    <w:rsid w:val="00A77DCD"/>
    <w:rsid w:val="00A81DE1"/>
    <w:rsid w:val="00A90628"/>
    <w:rsid w:val="00AA397E"/>
    <w:rsid w:val="00AA4182"/>
    <w:rsid w:val="00AA6C12"/>
    <w:rsid w:val="00AA7738"/>
    <w:rsid w:val="00AB0473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0638B"/>
    <w:rsid w:val="00B06C2E"/>
    <w:rsid w:val="00B10D46"/>
    <w:rsid w:val="00B1165F"/>
    <w:rsid w:val="00B11D9B"/>
    <w:rsid w:val="00B127CB"/>
    <w:rsid w:val="00B12C45"/>
    <w:rsid w:val="00B2148A"/>
    <w:rsid w:val="00B22C0E"/>
    <w:rsid w:val="00B22DFB"/>
    <w:rsid w:val="00B24105"/>
    <w:rsid w:val="00B2432D"/>
    <w:rsid w:val="00B25982"/>
    <w:rsid w:val="00B277FF"/>
    <w:rsid w:val="00B31A78"/>
    <w:rsid w:val="00B33AD8"/>
    <w:rsid w:val="00B34393"/>
    <w:rsid w:val="00B3459B"/>
    <w:rsid w:val="00B35CF4"/>
    <w:rsid w:val="00B37CAE"/>
    <w:rsid w:val="00B42ED1"/>
    <w:rsid w:val="00B45BE7"/>
    <w:rsid w:val="00B507F4"/>
    <w:rsid w:val="00B548AA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0D58"/>
    <w:rsid w:val="00BB2B27"/>
    <w:rsid w:val="00BB40AC"/>
    <w:rsid w:val="00BB506E"/>
    <w:rsid w:val="00BB6906"/>
    <w:rsid w:val="00BB74BC"/>
    <w:rsid w:val="00BB7EBA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E4033"/>
    <w:rsid w:val="00BF0C4E"/>
    <w:rsid w:val="00BF1FB2"/>
    <w:rsid w:val="00BF508D"/>
    <w:rsid w:val="00BF5AFA"/>
    <w:rsid w:val="00BF6F28"/>
    <w:rsid w:val="00BF71C8"/>
    <w:rsid w:val="00BF71F1"/>
    <w:rsid w:val="00C01975"/>
    <w:rsid w:val="00C02BD3"/>
    <w:rsid w:val="00C02E11"/>
    <w:rsid w:val="00C02E29"/>
    <w:rsid w:val="00C02E4C"/>
    <w:rsid w:val="00C05B3E"/>
    <w:rsid w:val="00C07286"/>
    <w:rsid w:val="00C119E2"/>
    <w:rsid w:val="00C1292F"/>
    <w:rsid w:val="00C12E4F"/>
    <w:rsid w:val="00C150CE"/>
    <w:rsid w:val="00C25078"/>
    <w:rsid w:val="00C27913"/>
    <w:rsid w:val="00C3021E"/>
    <w:rsid w:val="00C3371A"/>
    <w:rsid w:val="00C37313"/>
    <w:rsid w:val="00C37958"/>
    <w:rsid w:val="00C408AC"/>
    <w:rsid w:val="00C4094E"/>
    <w:rsid w:val="00C41BD0"/>
    <w:rsid w:val="00C433A4"/>
    <w:rsid w:val="00C450AE"/>
    <w:rsid w:val="00C458A6"/>
    <w:rsid w:val="00C46295"/>
    <w:rsid w:val="00C507DC"/>
    <w:rsid w:val="00C51FA3"/>
    <w:rsid w:val="00C52618"/>
    <w:rsid w:val="00C5263F"/>
    <w:rsid w:val="00C54266"/>
    <w:rsid w:val="00C608B9"/>
    <w:rsid w:val="00C61DC1"/>
    <w:rsid w:val="00C61FBA"/>
    <w:rsid w:val="00C627B1"/>
    <w:rsid w:val="00C658E9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849C2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3898"/>
    <w:rsid w:val="00CE59C4"/>
    <w:rsid w:val="00CE5D0C"/>
    <w:rsid w:val="00CE6BEE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0C82"/>
    <w:rsid w:val="00D2152E"/>
    <w:rsid w:val="00D22E96"/>
    <w:rsid w:val="00D237FF"/>
    <w:rsid w:val="00D255A8"/>
    <w:rsid w:val="00D31A45"/>
    <w:rsid w:val="00D31BC1"/>
    <w:rsid w:val="00D327AE"/>
    <w:rsid w:val="00D32B88"/>
    <w:rsid w:val="00D32FA5"/>
    <w:rsid w:val="00D33EA9"/>
    <w:rsid w:val="00D40C10"/>
    <w:rsid w:val="00D4121F"/>
    <w:rsid w:val="00D44526"/>
    <w:rsid w:val="00D47CF2"/>
    <w:rsid w:val="00D514F3"/>
    <w:rsid w:val="00D53D1B"/>
    <w:rsid w:val="00D53E05"/>
    <w:rsid w:val="00D55BA2"/>
    <w:rsid w:val="00D55BB2"/>
    <w:rsid w:val="00D60DD9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C67FB"/>
    <w:rsid w:val="00DD3342"/>
    <w:rsid w:val="00DD34AB"/>
    <w:rsid w:val="00DD3713"/>
    <w:rsid w:val="00DE190F"/>
    <w:rsid w:val="00DE20AC"/>
    <w:rsid w:val="00DE3D8B"/>
    <w:rsid w:val="00DE4AF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3491"/>
    <w:rsid w:val="00E472E9"/>
    <w:rsid w:val="00E5092B"/>
    <w:rsid w:val="00E5259C"/>
    <w:rsid w:val="00E53824"/>
    <w:rsid w:val="00E539EC"/>
    <w:rsid w:val="00E5480C"/>
    <w:rsid w:val="00E5752E"/>
    <w:rsid w:val="00E57671"/>
    <w:rsid w:val="00E5782D"/>
    <w:rsid w:val="00E62CAF"/>
    <w:rsid w:val="00E67A9E"/>
    <w:rsid w:val="00E70F4E"/>
    <w:rsid w:val="00E73107"/>
    <w:rsid w:val="00E82833"/>
    <w:rsid w:val="00E861E4"/>
    <w:rsid w:val="00E870E2"/>
    <w:rsid w:val="00E908FD"/>
    <w:rsid w:val="00E912F8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94C"/>
    <w:rsid w:val="00ED6271"/>
    <w:rsid w:val="00ED6320"/>
    <w:rsid w:val="00ED700D"/>
    <w:rsid w:val="00ED7A18"/>
    <w:rsid w:val="00EE3B41"/>
    <w:rsid w:val="00EE67D9"/>
    <w:rsid w:val="00EE7195"/>
    <w:rsid w:val="00EE7960"/>
    <w:rsid w:val="00EF1911"/>
    <w:rsid w:val="00EF2B8B"/>
    <w:rsid w:val="00EF4E54"/>
    <w:rsid w:val="00EF5F7E"/>
    <w:rsid w:val="00EF6D16"/>
    <w:rsid w:val="00F003D9"/>
    <w:rsid w:val="00F01F3D"/>
    <w:rsid w:val="00F05C92"/>
    <w:rsid w:val="00F07FF0"/>
    <w:rsid w:val="00F11E12"/>
    <w:rsid w:val="00F17652"/>
    <w:rsid w:val="00F23F0B"/>
    <w:rsid w:val="00F24135"/>
    <w:rsid w:val="00F26A89"/>
    <w:rsid w:val="00F27666"/>
    <w:rsid w:val="00F333DA"/>
    <w:rsid w:val="00F37EF6"/>
    <w:rsid w:val="00F40B5A"/>
    <w:rsid w:val="00F41A8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8216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2E2"/>
    <w:rsid w:val="00FB4FFE"/>
    <w:rsid w:val="00FB5E8D"/>
    <w:rsid w:val="00FC19C3"/>
    <w:rsid w:val="00FC5D33"/>
    <w:rsid w:val="00FD09C6"/>
    <w:rsid w:val="00FD43B8"/>
    <w:rsid w:val="00FE75AD"/>
    <w:rsid w:val="00FE7FE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4F030-AE77-49B1-A328-9859AE15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5277</TotalTime>
  <Pages>13</Pages>
  <Words>2945</Words>
  <Characters>21249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24146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397</cp:revision>
  <cp:lastPrinted>2025-01-17T07:29:00Z</cp:lastPrinted>
  <dcterms:created xsi:type="dcterms:W3CDTF">2021-09-09T06:25:00Z</dcterms:created>
  <dcterms:modified xsi:type="dcterms:W3CDTF">2025-01-17T13:54:00Z</dcterms:modified>
</cp:coreProperties>
</file>